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F36BA" w14:textId="77777777" w:rsidR="00386E27" w:rsidRDefault="00386E27" w:rsidP="00386E2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Roger MARVYN</w:t>
      </w:r>
      <w:r>
        <w:rPr>
          <w:rStyle w:val="s1"/>
        </w:rPr>
        <w:t xml:space="preserve">       (fl.1505)</w:t>
      </w:r>
    </w:p>
    <w:p w14:paraId="0E1362BA" w14:textId="77777777" w:rsidR="00386E27" w:rsidRDefault="00386E27" w:rsidP="00386E2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Copdock</w:t>
      </w:r>
      <w:proofErr w:type="spellEnd"/>
      <w:r>
        <w:rPr>
          <w:rStyle w:val="s1"/>
        </w:rPr>
        <w:t>, Suffolk.</w:t>
      </w:r>
    </w:p>
    <w:p w14:paraId="18BF354A" w14:textId="77777777" w:rsidR="00386E27" w:rsidRDefault="00386E27" w:rsidP="00386E27">
      <w:pPr>
        <w:pStyle w:val="NoSpacing"/>
        <w:tabs>
          <w:tab w:val="left" w:pos="720"/>
        </w:tabs>
        <w:rPr>
          <w:rStyle w:val="s1"/>
        </w:rPr>
      </w:pPr>
    </w:p>
    <w:p w14:paraId="7A6C28CD" w14:textId="77777777" w:rsidR="00386E27" w:rsidRDefault="00386E27" w:rsidP="00386E27">
      <w:pPr>
        <w:pStyle w:val="NoSpacing"/>
        <w:tabs>
          <w:tab w:val="left" w:pos="720"/>
        </w:tabs>
        <w:rPr>
          <w:rStyle w:val="s1"/>
        </w:rPr>
      </w:pPr>
    </w:p>
    <w:p w14:paraId="22664745" w14:textId="77777777" w:rsidR="00386E27" w:rsidRDefault="00386E27" w:rsidP="00386E2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48C8F337" w14:textId="77777777" w:rsidR="00386E27" w:rsidRDefault="00386E27" w:rsidP="00386E2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Garnon54)</w:t>
      </w:r>
    </w:p>
    <w:p w14:paraId="602753F4" w14:textId="77777777" w:rsidR="00386E27" w:rsidRDefault="00386E27" w:rsidP="00386E27">
      <w:pPr>
        <w:pStyle w:val="NoSpacing"/>
        <w:tabs>
          <w:tab w:val="left" w:pos="720"/>
        </w:tabs>
        <w:rPr>
          <w:rStyle w:val="s1"/>
        </w:rPr>
      </w:pPr>
    </w:p>
    <w:p w14:paraId="5FCCA2B6" w14:textId="77777777" w:rsidR="00386E27" w:rsidRDefault="00386E27" w:rsidP="00386E27">
      <w:pPr>
        <w:pStyle w:val="NoSpacing"/>
        <w:tabs>
          <w:tab w:val="left" w:pos="720"/>
        </w:tabs>
        <w:rPr>
          <w:rStyle w:val="s1"/>
        </w:rPr>
      </w:pPr>
    </w:p>
    <w:p w14:paraId="488B0F9C" w14:textId="77777777" w:rsidR="00386E27" w:rsidRDefault="00386E27" w:rsidP="00386E2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20 August 2019</w:t>
      </w:r>
    </w:p>
    <w:p w14:paraId="1BB2DEFE" w14:textId="77777777" w:rsidR="006B2F86" w:rsidRPr="00E71FC3" w:rsidRDefault="00386E2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90D9A" w14:textId="77777777" w:rsidR="00386E27" w:rsidRDefault="00386E27" w:rsidP="00E71FC3">
      <w:pPr>
        <w:spacing w:after="0" w:line="240" w:lineRule="auto"/>
      </w:pPr>
      <w:r>
        <w:separator/>
      </w:r>
    </w:p>
  </w:endnote>
  <w:endnote w:type="continuationSeparator" w:id="0">
    <w:p w14:paraId="0FF9B1D6" w14:textId="77777777" w:rsidR="00386E27" w:rsidRDefault="00386E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543B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16C73" w14:textId="77777777" w:rsidR="00386E27" w:rsidRDefault="00386E27" w:rsidP="00E71FC3">
      <w:pPr>
        <w:spacing w:after="0" w:line="240" w:lineRule="auto"/>
      </w:pPr>
      <w:r>
        <w:separator/>
      </w:r>
    </w:p>
  </w:footnote>
  <w:footnote w:type="continuationSeparator" w:id="0">
    <w:p w14:paraId="3B4A38B0" w14:textId="77777777" w:rsidR="00386E27" w:rsidRDefault="00386E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E27"/>
    <w:rsid w:val="001A7C09"/>
    <w:rsid w:val="00386E2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D7FA4"/>
  <w15:chartTrackingRefBased/>
  <w15:docId w15:val="{28060A8C-A8EC-467D-873F-1DFEB611D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386E27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386E27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2019-12-27T21:17:00Z</dcterms:created>
  <dcterms:modified xsi:type="dcterms:W3CDTF">2019-12-27T21:19:00Z</dcterms:modified>
</cp:coreProperties>
</file>